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0AE00" w14:textId="4B8E6FC6" w:rsidR="00BA00AB" w:rsidRDefault="00804C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Anthony St.QUINTIN</w:t>
      </w:r>
      <w:r>
        <w:rPr>
          <w:rFonts w:ascii="Times New Roman" w:hAnsi="Times New Roman" w:cs="Times New Roman"/>
          <w:sz w:val="24"/>
          <w:szCs w:val="24"/>
        </w:rPr>
        <w:t xml:space="preserve">       (d.1430)</w:t>
      </w:r>
    </w:p>
    <w:p w14:paraId="3262EF53" w14:textId="1D39B6D8" w:rsidR="00804C9F" w:rsidRDefault="00804C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Prebendary of Milton, Lincoln Cathedral.</w:t>
      </w:r>
    </w:p>
    <w:p w14:paraId="4A284B25" w14:textId="06D799A5" w:rsidR="00804C9F" w:rsidRDefault="00804C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2E0232" w14:textId="3816F4EF" w:rsidR="00804C9F" w:rsidRDefault="00804C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BF3436" w14:textId="462AF090" w:rsidR="00804C9F" w:rsidRDefault="00804C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Jul.</w:t>
      </w:r>
      <w:r>
        <w:rPr>
          <w:rFonts w:ascii="Times New Roman" w:hAnsi="Times New Roman" w:cs="Times New Roman"/>
          <w:sz w:val="24"/>
          <w:szCs w:val="24"/>
        </w:rPr>
        <w:tab/>
        <w:t>1430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p.143)</w:t>
      </w:r>
    </w:p>
    <w:p w14:paraId="785B9648" w14:textId="5FDD7F26" w:rsidR="00804C9F" w:rsidRDefault="00804C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F63B7C9" w14:textId="3F8E71D6" w:rsidR="00804C9F" w:rsidRDefault="00804C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B1F416" w14:textId="03EDC590" w:rsidR="00804C9F" w:rsidRDefault="00804C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C0E96C" w14:textId="39874489" w:rsidR="00804C9F" w:rsidRPr="00804C9F" w:rsidRDefault="00804C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2021</w:t>
      </w:r>
    </w:p>
    <w:sectPr w:rsidR="00804C9F" w:rsidRPr="00804C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4E31D" w14:textId="77777777" w:rsidR="00804C9F" w:rsidRDefault="00804C9F" w:rsidP="009139A6">
      <w:r>
        <w:separator/>
      </w:r>
    </w:p>
  </w:endnote>
  <w:endnote w:type="continuationSeparator" w:id="0">
    <w:p w14:paraId="0C5710C2" w14:textId="77777777" w:rsidR="00804C9F" w:rsidRDefault="00804C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9D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9F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A4A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015E8" w14:textId="77777777" w:rsidR="00804C9F" w:rsidRDefault="00804C9F" w:rsidP="009139A6">
      <w:r>
        <w:separator/>
      </w:r>
    </w:p>
  </w:footnote>
  <w:footnote w:type="continuationSeparator" w:id="0">
    <w:p w14:paraId="1FA338D4" w14:textId="77777777" w:rsidR="00804C9F" w:rsidRDefault="00804C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5D8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1F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57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9F"/>
    <w:rsid w:val="000666E0"/>
    <w:rsid w:val="002510B7"/>
    <w:rsid w:val="005C130B"/>
    <w:rsid w:val="00804C9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85986"/>
  <w15:chartTrackingRefBased/>
  <w15:docId w15:val="{8527A3B4-BA85-4263-BC3F-685B413D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2021-12-20T08:14:00Z</dcterms:created>
  <dcterms:modified xsi:type="dcterms:W3CDTF">2021-12-20T08:16:00Z</dcterms:modified>
</cp:coreProperties>
</file>